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2DDDB" w14:textId="77777777" w:rsidR="00AC7DB1" w:rsidRPr="00690BA6" w:rsidRDefault="00AC7DB1" w:rsidP="00AC7DB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Walter HENRY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787609AD" w14:textId="77777777" w:rsidR="00AC7DB1" w:rsidRDefault="00AC7DB1" w:rsidP="00AC7DB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635E19FF" w14:textId="77777777" w:rsidR="00AC7DB1" w:rsidRDefault="00AC7DB1" w:rsidP="00AC7D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18380F" w14:textId="77777777" w:rsidR="00AC7DB1" w:rsidRDefault="00AC7DB1" w:rsidP="00AC7DB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2B6AEC" w14:textId="77777777" w:rsidR="00AC7DB1" w:rsidRDefault="00AC7DB1" w:rsidP="00AC7DB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ab/>
        <w:t>1417</w:t>
      </w:r>
      <w:r w:rsidRPr="00026957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He served at sea under Robert Carew(q.v.).</w:t>
      </w:r>
    </w:p>
    <w:p w14:paraId="74B1A08B" w14:textId="77777777" w:rsidR="00AC7DB1" w:rsidRDefault="00AC7DB1" w:rsidP="00AC7DB1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E101/48/14, m.9,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5D68F944" w14:textId="77777777" w:rsidR="00AC7DB1" w:rsidRDefault="00AC7DB1" w:rsidP="00AC7DB1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1F2FA0D0" w14:textId="77777777" w:rsidR="00AC7DB1" w:rsidRDefault="00AC7DB1" w:rsidP="00AC7DB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1390FC0" w14:textId="77777777" w:rsidR="00AC7DB1" w:rsidRDefault="00AC7DB1" w:rsidP="00AC7DB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051DF778" w14:textId="77777777" w:rsidR="00AC7DB1" w:rsidRDefault="00AC7DB1" w:rsidP="00AC7DB1">
      <w:pPr>
        <w:pStyle w:val="NoSpacing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22 September 2021</w:t>
      </w:r>
    </w:p>
    <w:p w14:paraId="4B97CDD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4F665" w14:textId="77777777" w:rsidR="00AC7DB1" w:rsidRDefault="00AC7DB1" w:rsidP="009139A6">
      <w:r>
        <w:separator/>
      </w:r>
    </w:p>
  </w:endnote>
  <w:endnote w:type="continuationSeparator" w:id="0">
    <w:p w14:paraId="0E414673" w14:textId="77777777" w:rsidR="00AC7DB1" w:rsidRDefault="00AC7DB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F98E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CFB7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7275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C071FF" w14:textId="77777777" w:rsidR="00AC7DB1" w:rsidRDefault="00AC7DB1" w:rsidP="009139A6">
      <w:r>
        <w:separator/>
      </w:r>
    </w:p>
  </w:footnote>
  <w:footnote w:type="continuationSeparator" w:id="0">
    <w:p w14:paraId="278C914B" w14:textId="77777777" w:rsidR="00AC7DB1" w:rsidRDefault="00AC7DB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96BF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AF6C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FA69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DB1"/>
    <w:rsid w:val="000666E0"/>
    <w:rsid w:val="002510B7"/>
    <w:rsid w:val="005C130B"/>
    <w:rsid w:val="00826F5C"/>
    <w:rsid w:val="009139A6"/>
    <w:rsid w:val="009448BB"/>
    <w:rsid w:val="00A3176C"/>
    <w:rsid w:val="00AC7DB1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20628A"/>
  <w15:chartTrackingRefBased/>
  <w15:docId w15:val="{06AC4351-7EF4-4077-8C31-A7B879272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2021-11-07T21:53:00Z</dcterms:created>
  <dcterms:modified xsi:type="dcterms:W3CDTF">2021-11-07T21:53:00Z</dcterms:modified>
</cp:coreProperties>
</file>